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44034fd" w14:textId="44034f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433BE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0F1A2B">
              <w:rPr>
                <w:rFonts w:ascii="Arial" w:hAnsi="Arial" w:cs="Arial"/>
              </w:rPr>
              <w:t>242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433BEA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F1A2B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F1A2B" w:rsidP="00F65D4C" w:rsidRDefault="000F1A2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SARA STYLE j.d.o.o., Strmec Remetinečki, Strmec Remetinečki 14, </w:t>
      </w:r>
    </w:p>
    <w:p w:rsidR="000F1A2B" w:rsidP="00F65D4C" w:rsidRDefault="000F1A2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7414EF">
        <w:t xml:space="preserve"> </w:t>
      </w:r>
      <w:r w:rsidRPr="007414EF">
        <w:rPr>
          <w:rFonts w:ascii="Arial" w:hAnsi="Arial" w:eastAsia="Times New Roman" w:cs="Arial"/>
          <w:sz w:val="24"/>
          <w:szCs w:val="24"/>
          <w:lang w:eastAsia="hr-HR"/>
        </w:rPr>
        <w:t>52093504525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F1A2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1A2B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74502A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434FE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uredno pozvani predstavnik predlagatelja Financijske agencije</w:t>
      </w:r>
      <w:r w:rsidR="00434FEA">
        <w:rPr>
          <w:rFonts w:ascii="Arial" w:hAnsi="Arial" w:eastAsia="Times New Roman" w:cs="Arial"/>
          <w:sz w:val="24"/>
          <w:szCs w:val="24"/>
          <w:lang w:eastAsia="hr-HR"/>
        </w:rPr>
        <w:t xml:space="preserve"> i direktorica dužnika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434FEA" w:rsidP="00F65D4C" w:rsidRDefault="00434FEA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F1A2B" w:rsidR="000F1A2B">
        <w:rPr>
          <w:rFonts w:ascii="Arial" w:hAnsi="Arial" w:eastAsia="Times New Roman" w:cs="Arial"/>
          <w:sz w:val="24"/>
          <w:szCs w:val="24"/>
          <w:lang w:eastAsia="hr-HR"/>
        </w:rPr>
        <w:t>SARA STYLE j.d.o.o., Strmec Remetinečki, Strmec Remetinečki 14, OIB: 52093504525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4FE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34FE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434FE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434FE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434FEA" w:rsidR="00A437BF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34FEA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34FE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34FEA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434FEA" w:rsidR="00434FEA">
        <w:rPr>
          <w:rFonts w:ascii="Arial" w:hAnsi="Arial" w:eastAsia="Times New Roman" w:cs="Arial"/>
          <w:sz w:val="24"/>
          <w:szCs w:val="24"/>
          <w:lang w:eastAsia="hr-HR"/>
        </w:rPr>
        <w:t>10.484,13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434FE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4FEA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34FE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434FEA" w:rsidR="000F1A2B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434FEA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434FE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4FE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434FEA" w:rsidP="00F65D4C" w:rsidRDefault="00434FE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434FE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34FEA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FE0" w:rsidP="00501147" w:rsidRDefault="00125FE0">
      <w:pPr>
        <w:spacing w:after="0" w:line="240" w:lineRule="auto"/>
      </w:pPr>
      <w:r>
        <w:separator/>
      </w:r>
    </w:p>
  </w:endnote>
  <w:endnote w:type="continuationSeparator" w:id="0">
    <w:p w:rsidR="00125FE0" w:rsidP="00501147" w:rsidRDefault="0012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FE0" w:rsidP="00501147" w:rsidRDefault="00125FE0">
      <w:pPr>
        <w:spacing w:after="0" w:line="240" w:lineRule="auto"/>
      </w:pPr>
      <w:r>
        <w:separator/>
      </w:r>
    </w:p>
  </w:footnote>
  <w:footnote w:type="continuationSeparator" w:id="0">
    <w:p w:rsidR="00125FE0" w:rsidP="00501147" w:rsidRDefault="00125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61C04">
      <w:rPr>
        <w:rFonts w:ascii="Arial" w:hAnsi="Arial" w:cs="Arial"/>
        <w:noProof/>
        <w:sz w:val="24"/>
        <w:szCs w:val="24"/>
      </w:rPr>
      <w:t>Poslovni broj: 10 St-242/2022-9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61C0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A2B"/>
    <w:rsid w:val="00125FE0"/>
    <w:rsid w:val="001261A9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87481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20970"/>
    <w:rsid w:val="00423879"/>
    <w:rsid w:val="00433BEA"/>
    <w:rsid w:val="00434FEA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532CA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7A30"/>
    <w:rsid w:val="007802E2"/>
    <w:rsid w:val="007832A2"/>
    <w:rsid w:val="0078776D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15924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367DA"/>
    <w:rsid w:val="00B43087"/>
    <w:rsid w:val="00B43741"/>
    <w:rsid w:val="00B57D07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1C04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1C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1C0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1C0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1C0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1C0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kolovoza 2022.</izvorni_sadrzaj>
    <derivirana_varijabla naziv="DomainObject.StvarniPocetakDatum_1">29. kolovoza 2022.</derivirana_varijabla>
  </DomainObject.StvarniPocetakDatum>
  <DomainObject.StvarniZavrsetakDatum>
    <izvorni_sadrzaj>29. kolovoza 2022.</izvorni_sadrzaj>
    <derivirana_varijabla naziv="DomainObject.StvarniZavrsetakDatum_1">29. kolovoza 2022.</derivirana_varijabla>
  </DomainObject.StvarniZavrsetakDatum>
  <DomainObject.PlaniraniZavrsetakDatum>
    <izvorni_sadrzaj>29. kolovoza 2022.</izvorni_sadrzaj>
    <derivirana_varijabla naziv="DomainObject.PlaniraniZavrsetakDatum_1">29. kolovoza 2022.</derivirana_varijabla>
  </DomainObject.PlaniraniZavrsetakDatum>
  <DomainObject.PlaniraniPocetakDatum>
    <izvorni_sadrzaj>29. kolovoza 2022.</izvorni_sadrzaj>
    <derivirana_varijabla naziv="DomainObject.PlaniraniPocetakDatum_1">29. kolovoza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2022.</izvorni_sadrzaj>
    <derivirana_varijabla naziv="DomainObject.Zapisnik.DatumKreiranja_1">29.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St-242/2022-9</izvorni_sadrzaj>
    <derivirana_varijabla naziv="DomainObject.Zapisnik.Oznaka_1">St-242/2022-9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2022.</izvorni_sadrzaj>
    <derivirana_varijabla naziv="DomainObject.Predmet.DatumIzradeOptuznogAkta_1">21. srpnja 2022.</derivirana_varijabla>
  </DomainObject.Predmet.DatumIzradeOptuznogAkta>
  <DomainObject.Predmet.DatumIzradeOptuznogAktaFormated>
    <izvorni_sadrzaj>21.7.2022.</izvorni_sadrzaj>
    <derivirana_varijabla naziv="DomainObject.Predmet.DatumIzradeOptuznogAktaFormated_1">21.7.2022.</derivirana_varijabla>
  </DomainObject.Predmet.DatumIzradeOptuznogAktaFormated>
  <DomainObject.Predmet.DatumOsnivanja>
    <izvorni_sadrzaj>22. srpnja 2022.</izvorni_sadrzaj>
    <derivirana_varijabla naziv="DomainObject.Predmet.DatumOsnivanja_1">22.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2022.</izvorni_sadrzaj>
    <derivirana_varijabla naziv="DomainObject.Predmet.DatumPrimitkaOptuznogAkta_1">21.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St-242/2022</izvorni_sadrzaj>
    <derivirana_varijabla naziv="DomainObject.Predmet.OznakaBroj_1">St-242/2022</derivirana_varijabla>
  </DomainObject.Predmet.OznakaBroj>
  <DomainObject.Predmet.OznakaBrojOptuznogAkta>
    <izvorni_sadrzaj>04-06-22-3728</izvorni_sadrzaj>
    <derivirana_varijabla naziv="DomainObject.Predmet.OznakaBrojOptuznogAkta_1">04-06-22-3728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STYLE j.d.o.o. za  usluge zastupanog po punomoćniku Sara Miketek</izvorni_sadrzaj>
    <derivirana_varijabla naziv="DomainObject.Predmet.ProtustrankaFormated_1">  SARA STYLE j.d.o.o. za  usluge zastupanog po punomoćniku Sara Miketek</derivirana_varijabla>
  </DomainObject.Predmet.ProtustrankaFormated>
  <DomainObject.Predmet.ProtustrankaFormatedOIB>
    <izvorni_sadrzaj>  SARA STYLE j.d.o.o. za  usluge, OIB 52093504525 zastupanog po punomoćniku Sara Miketek</izvorni_sadrzaj>
    <derivirana_varijabla naziv="DomainObject.Predmet.ProtustrankaFormatedOIB_1">  SARA STYLE j.d.o.o. za  usluge, OIB 52093504525 zastupanog po punomoćniku Sara Miketek</derivirana_varijabla>
  </DomainObject.Predmet.ProtustrankaFormatedOIB>
  <DomainObject.Predmet.ProtustrankaFormatedWithAdress>
    <izvorni_sadrzaj> SARA STYLE j.d.o.o. za  usluge, Strmec Remetinečki 14, 42220 Strmec Remetinečki zastupanog po punomoćniku Sara Miketek</izvorni_sadrzaj>
    <derivirana_varijabla naziv="DomainObject.Predmet.ProtustrankaFormatedWithAdress_1"> SARA STYLE j.d.o.o. za  usluge, Strmec Remetinečki 14, 42220 Strmec Remetinečki zastupanog po punomoćniku Sara Miketek</derivirana_varijabla>
  </DomainObject.Predmet.ProtustrankaFormatedWithAdress>
  <DomainObject.Predmet.ProtustrankaFormatedWithAdressOIB>
    <izvorni_sadrzaj> SARA STYLE j.d.o.o. za  usluge, OIB 52093504525, Strmec Remetinečki 14, 42220 Strmec Remetinečki zastupanog po punomoćniku Sara Miketek</izvorni_sadrzaj>
    <derivirana_varijabla naziv="DomainObject.Predmet.ProtustrankaFormatedWithAdressOIB_1"> SARA STYLE j.d.o.o. za  usluge, OIB 52093504525, Strmec Remetinečki 14, 42220 Strmec Remetinečki zastupanog po punomoćniku Sara Miketek</derivirana_varijabla>
  </DomainObject.Predmet.ProtustrankaFormatedWithAdressOIB>
  <DomainObject.Predmet.ProtustrankaWithAdress>
    <izvorni_sadrzaj>SARA STYLE j.d.o.o. za  usluge Strmec Remetinečki 14, 42220 Strmec Remetinečki</izvorni_sadrzaj>
    <derivirana_varijabla naziv="DomainObject.Predmet.ProtustrankaWithAdress_1">SARA STYLE j.d.o.o. za  usluge Strmec Remetinečki 14, 42220 Strmec Remetinečki</derivirana_varijabla>
  </DomainObject.Predmet.ProtustrankaWithAdress>
  <DomainObject.Predmet.ProtustrankaWithAdressOIB>
    <izvorni_sadrzaj>SARA STYLE j.d.o.o. za  usluge, OIB 52093504525, Strmec Remetinečki 14, 42220 Strmec Remetinečki</izvorni_sadrzaj>
    <derivirana_varijabla naziv="DomainObject.Predmet.ProtustrankaWithAdressOIB_1">SARA STYLE j.d.o.o. za  usluge, OIB 52093504525, Strmec Remetinečki 14, 42220 Strmec Remetinečki</derivirana_varijabla>
  </DomainObject.Predmet.ProtustrankaWithAdressOIB>
  <DomainObject.Predmet.ProtustrankaNazivFormated>
    <izvorni_sadrzaj>SARA STYLE j.d.o.o. za  usluge</izvorni_sadrzaj>
    <derivirana_varijabla naziv="DomainObject.Predmet.ProtustrankaNazivFormated_1">SARA STYLE j.d.o.o. za  usluge</derivirana_varijabla>
  </DomainObject.Predmet.ProtustrankaNazivFormated>
  <DomainObject.Predmet.ProtustrankaNazivFormatedOIB>
    <izvorni_sadrzaj>SARA STYLE j.d.o.o. za  usluge, OIB 52093504525</izvorni_sadrzaj>
    <derivirana_varijabla naziv="DomainObject.Predmet.ProtustrankaNazivFormatedOIB_1">SARA STYLE j.d.o.o. za  usluge, OIB 52093504525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10456.7</izvorni_sadrzaj>
    <derivirana_varijabla naziv="DomainObject.Predmet.TrenutnaVrijednost_1">10456.7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STYLE j.d.o.o. za  usluge zastupanog po punomoćniku Sara Miketek</item>
    </izvorni_sadrzaj>
    <derivirana_varijabla naziv="DomainObject.Predmet.ProtuStrankaListFormated_1">
      <item>SARA STYLE j.d.o.o. za  usluge zastupanog po punomoćniku Sara Miketek</item>
    </derivirana_varijabla>
  </DomainObject.Predmet.ProtuStrankaListFormated>
  <DomainObject.Predmet.ProtuStrankaListFormatedOIB>
    <izvorni_sadrzaj>
      <item>SARA STYLE j.d.o.o. za  usluge, OIB 52093504525 zastupanog po punomoćniku Sara Miketek</item>
    </izvorni_sadrzaj>
    <derivirana_varijabla naziv="DomainObject.Predmet.ProtuStrankaListFormatedOIB_1">
      <item>SARA STYLE j.d.o.o. za  usluge, OIB 52093504525 zastupanog po punomoćniku Sara Miketek</item>
    </derivirana_varijabla>
  </DomainObject.Predmet.ProtuStrankaListFormatedOIB>
  <DomainObject.Predmet.ProtuStrankaListFormatedWithAdress>
    <izvorni_sadrzaj>
      <item>SARA STYLE j.d.o.o. za  usluge, Strmec Remetinečki 14, 42220 Strmec Remetinečki zastupanog po punomoćniku Sara Miketek</item>
    </izvorni_sadrzaj>
    <derivirana_varijabla naziv="DomainObject.Predmet.ProtuStrankaListFormatedWithAdress_1">
      <item>SARA STYLE j.d.o.o. za  usluge, Strmec Remetinečki 14, 42220 Strmec Remetinečki zastupanog po punomoćniku Sara Miketek</item>
    </derivirana_varijabla>
  </DomainObject.Predmet.ProtuStrankaListFormatedWithAdress>
  <DomainObject.Predmet.ProtuStrankaListFormatedWithAdressOIB>
    <izvorni_sadrzaj>
      <item>SARA STYLE j.d.o.o. za  usluge, OIB 52093504525, Strmec Remetinečki 14, 42220 Strmec Remetinečki zastupanog po punomoćniku Sara Miketek</item>
    </izvorni_sadrzaj>
    <derivirana_varijabla naziv="DomainObject.Predmet.ProtuStrankaListFormatedWithAdressOIB_1">
      <item>SARA STYLE j.d.o.o. za  usluge, OIB 52093504525, Strmec Remetinečki 14, 42220 Strmec Remetinečki zastupanog po punomoćniku Sara Miketek</item>
    </derivirana_varijabla>
  </DomainObject.Predmet.ProtuStrankaListFormatedWithAdressOIB>
  <DomainObject.Predmet.ProtuStrankaListNazivFormated>
    <izvorni_sadrzaj>
      <item>SARA STYLE j.d.o.o. za  usluge</item>
    </izvorni_sadrzaj>
    <derivirana_varijabla naziv="DomainObject.Predmet.ProtuStrankaListNazivFormated_1">
      <item>SARA STYLE j.d.o.o. za  usluge</item>
    </derivirana_varijabla>
  </DomainObject.Predmet.ProtuStrankaListNazivFormated>
  <DomainObject.Predmet.ProtuStrankaListNazivFormatedOIB>
    <izvorni_sadrzaj>
      <item>SARA STYLE j.d.o.o. za  usluge, OIB 52093504525</item>
    </izvorni_sadrzaj>
    <derivirana_varijabla naziv="DomainObject.Predmet.ProtuStrankaListNazivFormatedOIB_1">
      <item>SARA STYLE j.d.o.o. za  usluge, OIB 52093504525</item>
    </derivirana_varijabla>
  </DomainObject.Predmet.ProtuStrankaListNazivFormatedOIB>
  <DomainObject.Predmet.OstaliListFormated>
    <izvorni_sadrzaj>
      <item>Sara Miketek punomoćnica sudionika u postupku SARA STYLE j.d.o.o. za  usluge</item>
      <item>Policijska postaja Varaždin</item>
    </izvorni_sadrzaj>
    <derivirana_varijabla naziv="DomainObject.Predmet.OstaliListFormated_1">
      <item>Sara Miketek punomoćnica sudionika u postupku SARA STYLE j.d.o.o. za  usluge</item>
      <item>Policijska postaja Varaždin</item>
    </derivirana_varijabla>
  </DomainObject.Predmet.OstaliListFormated>
  <DomainObject.Predmet.OstaliListFormatedOIB>
    <izvorni_sadrzaj>
      <item>Sara Miketek, OIB 87241667554 punomoćnica sudionika u postupku SARA STYLE j.d.o.o. za  usluge</item>
      <item>Policijska postaja Varaždin</item>
    </izvorni_sadrzaj>
    <derivirana_varijabla naziv="DomainObject.Predmet.OstaliListFormatedOIB_1">
      <item>Sara Miketek, OIB 87241667554 punomoćnica sudionika u postupku SARA STYLE j.d.o.o. za  usluge</item>
      <item>Policijska postaja Varaždin</item>
    </derivirana_varijabla>
  </DomainObject.Predmet.OstaliListFormatedOIB>
  <DomainObject.Predmet.OstaliListFormatedWithAdress>
    <izvorni_sadrzaj>
      <item>Sara Miketek, Strmec Remetinečki 14, 42220 Strmec Remetinečki punomoćnica sudionika u postupku SARA STYLE j.d.o.o. za  usluge</item>
      <item>Policijska postaja Varaždin, Augusta Cesarca 18, 42000 Varaždin</item>
    </izvorni_sadrzaj>
    <derivirana_varijabla naziv="DomainObject.Predmet.OstaliListFormatedWithAdress_1">
      <item>Sara Miketek, Strmec Remetinečki 14, 42220 Strmec Remetinečki punomoćnica sudionika u postupku SARA STYLE j.d.o.o. za  usluge</item>
      <item>Policijska postaja Varaždin, Augusta Cesarca 18, 42000 Varaždin</item>
    </derivirana_varijabla>
  </DomainObject.Predmet.OstaliListFormatedWithAdress>
  <DomainObject.Predmet.OstaliListFormatedWithAdressOIB>
    <izvorni_sadrzaj>
      <item>Sara Miketek, OIB 87241667554, Strmec Remetinečki 14, 42220 Strmec Remetinečki punomoćnica sudionika u postupku SARA STYLE j.d.o.o. za  usluge</item>
      <item>Policijska postaja Varaždin, Augusta Cesarca 18, 42000 Varaždin</item>
    </izvorni_sadrzaj>
    <derivirana_varijabla naziv="DomainObject.Predmet.OstaliListFormatedWithAdressOIB_1">
      <item>Sara Miketek, OIB 87241667554, Strmec Remetinečki 14, 42220 Strmec Remetinečki punomoćnica sudionika u postupku SARA STYLE j.d.o.o. za  usluge</item>
      <item>Policijska postaja Varaždin, Augusta Cesarca 18, 42000 Varaždin</item>
    </derivirana_varijabla>
  </DomainObject.Predmet.OstaliListFormatedWithAdressOIB>
  <DomainObject.Predmet.OstaliListNazivFormated>
    <izvorni_sadrzaj>
      <item>Sara Miketek</item>
      <item>Policijska postaja Varaždin</item>
    </izvorni_sadrzaj>
    <derivirana_varijabla naziv="DomainObject.Predmet.OstaliListNazivFormated_1">
      <item>Sara Miketek</item>
      <item>Policijska postaja Varaždin</item>
    </derivirana_varijabla>
  </DomainObject.Predmet.OstaliListNazivFormated>
  <DomainObject.Predmet.OstaliListNazivFormatedOIB>
    <izvorni_sadrzaj>
      <item>Sara Miketek, OIB 87241667554</item>
      <item>Policijska postaja Varaždin</item>
    </izvorni_sadrzaj>
    <derivirana_varijabla naziv="DomainObject.Predmet.OstaliListNazivFormatedOIB_1">
      <item>Sara Miketek, OIB 87241667554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2022.</izvorni_sadrzaj>
    <derivirana_varijabla naziv="DomainObject.Datum_1">29. kolovoza 2022.</derivirana_varijabla>
  </DomainObject.Datum>
  <DomainObject.PoslovniBrojDokumenta>
    <izvorni_sadrzaj>St-242/2022-9</izvorni_sadrzaj>
    <derivirana_varijabla naziv="DomainObject.PoslovniBrojDokumenta_1">St-242/2022-9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STYLE j.d.o.o. za  usluge</izvorni_sadrzaj>
    <derivirana_varijabla naziv="DomainObject.Predmet.ProtustrankaIDrugi_1">SARA STYLE j.d.o.o. za 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SARA STYLE j.d.o.o. za  usluge, OIB 52093504525, Strmec Remetinečki 14, 42220 Strmec Remetinečki</izvorni_sadrzaj>
    <derivirana_varijabla naziv="DomainObject.Predmet.ProtustrankaIDrugiAdressOIB_1">SARA STYLE j.d.o.o. za  usluge, OIB 52093504525, Strmec Remetinečki 14,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STYLE j.d.o.o. za  usluge</item>
      <item>Financijska agencija</item>
      <item>Sara Miketek</item>
      <item>Policijska postaja Varaždin</item>
    </izvorni_sadrzaj>
    <derivirana_varijabla naziv="DomainObject.Predmet.SudioniciListNaziv_1">
      <item>SARA STYLE j.d.o.o. za  usluge</item>
      <item>Financijska agencija</item>
      <item>Sara Miketek</item>
      <item>Policijska postaja Varaždin</item>
    </derivirana_varijabla>
  </DomainObject.Predmet.SudioniciListNaziv>
  <DomainObject.Predmet.SudioniciListAdressOIB>
    <izvorni_sadrzaj>
      <item>SARA STYLE j.d.o.o. za  usluge, OIB 52093504525, Strmec Remetinečki 14,42220 Strmec Remetinečki</item>
      <item>Financijska agencija, OIB 85821130368, A.CESARCA 2,42000 Varaždin</item>
      <item>Sara Miketek, OIB 87241667554, Strmec Remetinečki 14,42220 Strmec Remetinečki</item>
      <item>Policijska postaja Varaždin, Augusta Cesarca 18,42000 Varaždin</item>
    </izvorni_sadrzaj>
    <derivirana_varijabla naziv="DomainObject.Predmet.SudioniciListAdressOIB_1">
      <item>SARA STYLE j.d.o.o. za  usluge, OIB 52093504525, Strmec Remetinečki 14,42220 Strmec Remetinečki</item>
      <item>Financijska agencija, OIB 85821130368, A.CESARCA 2,42000 Varaždin</item>
      <item>Sara Miketek, OIB 87241667554, Strmec Remetinečki 14,42220 Strmec Remetinečki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52093504525</item>
      <item>, OIB 85821130368</item>
      <item>, OIB 87241667554</item>
      <item>, OIB null</item>
    </izvorni_sadrzaj>
    <derivirana_varijabla naziv="DomainObject.Predmet.SudioniciListNazivOIB_1">
      <item>, OIB 52093504525</item>
      <item>, OIB 85821130368</item>
      <item>, OIB 87241667554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2022.</izvorni_sadrzaj>
    <derivirana_varijabla naziv="DomainObject.Predmet.DatumPocetkaProcesa_1">21.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BB34B-21AD-4161-85DF-3940C463448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308</properties:Words>
  <properties:Characters>1678</properties:Characters>
  <properties:Lines>89</properties:Lines>
  <properties:Paragraphs>35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2022-08-01T07:18:00Z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2022-08-29T08:15:00Z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St-242/2022-9 / Zapisnik - Ročište radi izjašnjenja o prijedlogu za otvaranje steč.post (St-242-22-9 Zapisnik od 29.8.22 -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